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F0B19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A547D6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861CF4">
                                  <w:rPr>
                                    <w:rStyle w:val="Style2"/>
                                  </w:rPr>
                                  <w:t>-0007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F0B19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-201</w:t>
                          </w:r>
                          <w:r w:rsidR="00A547D6">
                            <w:rPr>
                              <w:rStyle w:val="Style2"/>
                            </w:rPr>
                            <w:t>9</w:t>
                          </w:r>
                          <w:r w:rsidR="00861CF4">
                            <w:rPr>
                              <w:rStyle w:val="Style2"/>
                            </w:rPr>
                            <w:t>-0007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61CF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861CF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61CF4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861CF4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61C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861CF4" w:rsidRPr="00861C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61CF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861CF4" w:rsidRPr="00861CF4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3F0B19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52BE1"/>
    <w:rsid w:val="005F149D"/>
    <w:rsid w:val="006019E6"/>
    <w:rsid w:val="00611A07"/>
    <w:rsid w:val="0062592A"/>
    <w:rsid w:val="00626D0C"/>
    <w:rsid w:val="00646883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1CF4"/>
    <w:rsid w:val="00862F3E"/>
    <w:rsid w:val="008A0C67"/>
    <w:rsid w:val="008B3AE5"/>
    <w:rsid w:val="008D6464"/>
    <w:rsid w:val="008E2BE8"/>
    <w:rsid w:val="00932E02"/>
    <w:rsid w:val="009824D3"/>
    <w:rsid w:val="009E55AD"/>
    <w:rsid w:val="00A16099"/>
    <w:rsid w:val="00A35A04"/>
    <w:rsid w:val="00A53CA5"/>
    <w:rsid w:val="00A547D6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085EC-E73D-410A-A3C4-10AF2910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15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25</cp:revision>
  <cp:lastPrinted>2018-05-04T14:23:00Z</cp:lastPrinted>
  <dcterms:created xsi:type="dcterms:W3CDTF">2016-03-21T20:27:00Z</dcterms:created>
  <dcterms:modified xsi:type="dcterms:W3CDTF">2019-06-13T20:45:00Z</dcterms:modified>
</cp:coreProperties>
</file>